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B90E4" w14:textId="77777777" w:rsidR="00E3493B" w:rsidRDefault="00E3493B" w:rsidP="00E349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MIRFIELD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8E234E7" w14:textId="77777777" w:rsidR="00E3493B" w:rsidRDefault="00E3493B" w:rsidP="00E349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69142CA0" w14:textId="77777777" w:rsidR="00E3493B" w:rsidRDefault="00E3493B" w:rsidP="00E349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600E47F" w14:textId="77777777" w:rsidR="00E3493B" w:rsidRDefault="00E3493B" w:rsidP="00E349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B4AA4F8" w14:textId="77777777" w:rsidR="00E3493B" w:rsidRDefault="00E3493B" w:rsidP="00E349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69A786D9" w14:textId="77777777" w:rsidR="00E3493B" w:rsidRDefault="00E3493B" w:rsidP="00E349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5AED1AFB" w14:textId="77777777" w:rsidR="00E3493B" w:rsidRPr="00065994" w:rsidRDefault="00E3493B" w:rsidP="00E3493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530FB74" w14:textId="77777777" w:rsidR="00E3493B" w:rsidRDefault="00E3493B" w:rsidP="00E3493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32B7D09" w14:textId="77777777" w:rsidR="00E3493B" w:rsidRDefault="00E3493B" w:rsidP="00E349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668B1B0" w14:textId="77777777" w:rsidR="00E3493B" w:rsidRDefault="00E3493B" w:rsidP="00E349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9758A99" w14:textId="77777777" w:rsidR="00E3493B" w:rsidRDefault="00E3493B" w:rsidP="00E349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September 2023</w:t>
      </w:r>
    </w:p>
    <w:p w14:paraId="499C10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906BA" w14:textId="77777777" w:rsidR="00E3493B" w:rsidRDefault="00E3493B" w:rsidP="009139A6">
      <w:r>
        <w:separator/>
      </w:r>
    </w:p>
  </w:endnote>
  <w:endnote w:type="continuationSeparator" w:id="0">
    <w:p w14:paraId="302605A3" w14:textId="77777777" w:rsidR="00E3493B" w:rsidRDefault="00E349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50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D91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698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117BB" w14:textId="77777777" w:rsidR="00E3493B" w:rsidRDefault="00E3493B" w:rsidP="009139A6">
      <w:r>
        <w:separator/>
      </w:r>
    </w:p>
  </w:footnote>
  <w:footnote w:type="continuationSeparator" w:id="0">
    <w:p w14:paraId="4B7EFA48" w14:textId="77777777" w:rsidR="00E3493B" w:rsidRDefault="00E349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B7C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FD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866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93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493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0B29B"/>
  <w15:chartTrackingRefBased/>
  <w15:docId w15:val="{9E404C14-EE21-4CB6-99D0-E50C9679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2023-11-14T20:10:00Z</dcterms:created>
  <dcterms:modified xsi:type="dcterms:W3CDTF">2023-11-14T20:12:00Z</dcterms:modified>
</cp:coreProperties>
</file>